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2160"/>
      </w:tblGrid>
      <w:tr w:rsidR="00D60008" w:rsidRPr="00785B0D">
        <w:tc>
          <w:tcPr>
            <w:tcW w:w="958" w:type="dxa"/>
          </w:tcPr>
          <w:p w:rsidR="00D60008" w:rsidRPr="00785B0D" w:rsidRDefault="00D60008" w:rsidP="00D60008">
            <w:pPr>
              <w:rPr>
                <w:rStyle w:val="FontStyle16"/>
                <w:spacing w:val="20"/>
                <w:sz w:val="22"/>
                <w:szCs w:val="22"/>
              </w:rPr>
            </w:pPr>
            <w:r w:rsidRPr="00785B0D">
              <w:rPr>
                <w:rStyle w:val="FontStyle16"/>
                <w:spacing w:val="20"/>
                <w:sz w:val="22"/>
                <w:szCs w:val="22"/>
              </w:rPr>
              <w:t>Број:</w:t>
            </w:r>
          </w:p>
        </w:tc>
        <w:tc>
          <w:tcPr>
            <w:tcW w:w="2160" w:type="dxa"/>
          </w:tcPr>
          <w:p w:rsidR="00D60008" w:rsidRPr="00785B0D" w:rsidRDefault="00F907D2" w:rsidP="00D60008">
            <w:pPr>
              <w:jc w:val="center"/>
              <w:rPr>
                <w:rStyle w:val="FontStyle16"/>
                <w:spacing w:val="20"/>
                <w:sz w:val="22"/>
                <w:szCs w:val="22"/>
                <w:lang w:val="en-US"/>
              </w:rPr>
            </w:pPr>
            <w:r>
              <w:rPr>
                <w:rStyle w:val="FontStyle16"/>
                <w:spacing w:val="20"/>
                <w:sz w:val="22"/>
                <w:szCs w:val="22"/>
                <w:lang w:val="en-US"/>
              </w:rPr>
              <w:t>41044</w:t>
            </w:r>
            <w:r w:rsidR="00D60008" w:rsidRPr="00785B0D">
              <w:rPr>
                <w:rStyle w:val="FontStyle16"/>
                <w:spacing w:val="20"/>
                <w:sz w:val="22"/>
                <w:szCs w:val="22"/>
                <w:lang w:val="sr-Latn-CS"/>
              </w:rPr>
              <w:t>/</w:t>
            </w:r>
            <w:r w:rsidR="00D60008" w:rsidRPr="00785B0D">
              <w:rPr>
                <w:rStyle w:val="FontStyle16"/>
                <w:spacing w:val="20"/>
                <w:sz w:val="22"/>
                <w:szCs w:val="22"/>
              </w:rPr>
              <w:t>пкд</w:t>
            </w:r>
            <w:r w:rsidR="00D60008" w:rsidRPr="00785B0D">
              <w:rPr>
                <w:rStyle w:val="FontStyle16"/>
                <w:spacing w:val="20"/>
                <w:sz w:val="22"/>
                <w:szCs w:val="22"/>
                <w:lang w:val="sr-Latn-CS"/>
              </w:rPr>
              <w:t>-</w:t>
            </w:r>
            <w:r w:rsidR="00AF500E">
              <w:rPr>
                <w:rStyle w:val="FontStyle16"/>
                <w:spacing w:val="20"/>
                <w:sz w:val="22"/>
                <w:szCs w:val="22"/>
                <w:lang w:val="en-US"/>
              </w:rPr>
              <w:t>1</w:t>
            </w:r>
          </w:p>
        </w:tc>
      </w:tr>
      <w:tr w:rsidR="00D60008" w:rsidRPr="00785B0D">
        <w:tc>
          <w:tcPr>
            <w:tcW w:w="958" w:type="dxa"/>
          </w:tcPr>
          <w:p w:rsidR="00D60008" w:rsidRPr="00785B0D" w:rsidRDefault="00D60008" w:rsidP="00D60008">
            <w:pPr>
              <w:rPr>
                <w:rStyle w:val="FontStyle16"/>
                <w:spacing w:val="20"/>
                <w:sz w:val="22"/>
                <w:szCs w:val="22"/>
              </w:rPr>
            </w:pPr>
            <w:r w:rsidRPr="00785B0D">
              <w:rPr>
                <w:rStyle w:val="FontStyle16"/>
                <w:spacing w:val="20"/>
                <w:sz w:val="22"/>
                <w:szCs w:val="22"/>
              </w:rPr>
              <w:t>Датум:</w:t>
            </w:r>
          </w:p>
        </w:tc>
        <w:tc>
          <w:tcPr>
            <w:tcW w:w="2160" w:type="dxa"/>
          </w:tcPr>
          <w:p w:rsidR="00D60008" w:rsidRPr="00AF500E" w:rsidRDefault="00100EB7" w:rsidP="00D60008">
            <w:pPr>
              <w:jc w:val="center"/>
              <w:rPr>
                <w:rStyle w:val="FontStyle16"/>
                <w:spacing w:val="20"/>
                <w:sz w:val="22"/>
                <w:szCs w:val="22"/>
                <w:lang w:val="en-US"/>
              </w:rPr>
            </w:pPr>
            <w:r>
              <w:rPr>
                <w:rStyle w:val="FontStyle16"/>
                <w:spacing w:val="20"/>
                <w:sz w:val="22"/>
                <w:szCs w:val="22"/>
                <w:lang w:val="en-US"/>
              </w:rPr>
              <w:t>2</w:t>
            </w:r>
            <w:r>
              <w:rPr>
                <w:rStyle w:val="FontStyle16"/>
                <w:spacing w:val="20"/>
                <w:sz w:val="22"/>
                <w:szCs w:val="22"/>
                <w:lang w:val="sr-Cyrl-RS"/>
              </w:rPr>
              <w:t>1</w:t>
            </w:r>
            <w:r w:rsidR="00707EAD">
              <w:rPr>
                <w:rStyle w:val="FontStyle16"/>
                <w:spacing w:val="20"/>
                <w:sz w:val="22"/>
                <w:szCs w:val="22"/>
                <w:lang w:val="en-US"/>
              </w:rPr>
              <w:t>.12</w:t>
            </w:r>
            <w:r w:rsidR="00D60008" w:rsidRPr="00785B0D">
              <w:rPr>
                <w:rStyle w:val="FontStyle16"/>
                <w:spacing w:val="20"/>
                <w:sz w:val="22"/>
                <w:szCs w:val="22"/>
              </w:rPr>
              <w:t>.201</w:t>
            </w:r>
            <w:r w:rsidR="006942FA">
              <w:rPr>
                <w:rStyle w:val="FontStyle16"/>
                <w:spacing w:val="20"/>
                <w:sz w:val="22"/>
                <w:szCs w:val="22"/>
                <w:lang w:val="en-US"/>
              </w:rPr>
              <w:t>8</w:t>
            </w:r>
          </w:p>
        </w:tc>
      </w:tr>
    </w:tbl>
    <w:p w:rsidR="0052461E" w:rsidRPr="00785B0D" w:rsidRDefault="0052461E" w:rsidP="00982DAC">
      <w:pPr>
        <w:rPr>
          <w:b/>
          <w:sz w:val="22"/>
          <w:szCs w:val="22"/>
          <w:lang w:val="sr-Cyrl-RS"/>
        </w:rPr>
      </w:pPr>
    </w:p>
    <w:p w:rsidR="00677AFD" w:rsidRDefault="00677AFD" w:rsidP="00982DAC">
      <w:pPr>
        <w:rPr>
          <w:b/>
          <w:sz w:val="22"/>
          <w:szCs w:val="22"/>
          <w:lang w:val="en-US"/>
        </w:rPr>
      </w:pPr>
    </w:p>
    <w:p w:rsidR="00D60008" w:rsidRDefault="00D60008" w:rsidP="00982DAC">
      <w:pPr>
        <w:rPr>
          <w:b/>
          <w:sz w:val="22"/>
          <w:szCs w:val="22"/>
          <w:lang w:val="en-US"/>
        </w:rPr>
      </w:pPr>
    </w:p>
    <w:p w:rsidR="00511F6E" w:rsidRPr="00354074" w:rsidRDefault="00511F6E" w:rsidP="00511F6E">
      <w:pPr>
        <w:jc w:val="center"/>
        <w:rPr>
          <w:b/>
          <w:color w:val="000000"/>
          <w:sz w:val="22"/>
          <w:szCs w:val="22"/>
          <w:lang w:val="en-US"/>
        </w:rPr>
      </w:pPr>
      <w:r w:rsidRPr="00354074">
        <w:rPr>
          <w:b/>
          <w:color w:val="000000"/>
          <w:sz w:val="22"/>
          <w:szCs w:val="22"/>
          <w:lang w:val="en-US"/>
        </w:rPr>
        <w:t xml:space="preserve">ПРЕДМЕТ: </w:t>
      </w:r>
    </w:p>
    <w:p w:rsidR="00D33FAA" w:rsidRPr="00511F6E" w:rsidRDefault="00D33FAA" w:rsidP="00D33FAA">
      <w:pPr>
        <w:widowControl/>
        <w:autoSpaceDE/>
        <w:autoSpaceDN/>
        <w:adjustRightInd/>
        <w:ind w:firstLine="720"/>
        <w:jc w:val="both"/>
        <w:rPr>
          <w:caps/>
          <w:color w:val="000000"/>
          <w:sz w:val="22"/>
          <w:szCs w:val="22"/>
          <w:lang w:val="sr-Cyrl-RS" w:eastAsia="en-US"/>
        </w:rPr>
      </w:pPr>
      <w:r w:rsidRPr="00354074">
        <w:rPr>
          <w:b/>
          <w:color w:val="000000"/>
          <w:sz w:val="22"/>
          <w:szCs w:val="22"/>
          <w:lang w:eastAsia="en-US"/>
        </w:rPr>
        <w:t>Сервис  вакум пумпи за потребе новог објекта  Клиничког центра Ниш</w:t>
      </w:r>
      <w:r w:rsidRPr="00354074">
        <w:rPr>
          <w:caps/>
          <w:color w:val="000000"/>
          <w:sz w:val="22"/>
          <w:szCs w:val="22"/>
          <w:lang w:eastAsia="en-US"/>
        </w:rPr>
        <w:t xml:space="preserve"> (</w:t>
      </w:r>
      <w:r w:rsidRPr="00354074">
        <w:rPr>
          <w:color w:val="000000"/>
          <w:sz w:val="22"/>
          <w:szCs w:val="22"/>
          <w:lang w:val="sr-Latn-CS" w:eastAsia="en-US"/>
        </w:rPr>
        <w:t>са ознаком бр</w:t>
      </w:r>
      <w:r w:rsidRPr="00354074">
        <w:rPr>
          <w:caps/>
          <w:color w:val="000000"/>
          <w:sz w:val="22"/>
          <w:szCs w:val="22"/>
          <w:lang w:eastAsia="en-US"/>
        </w:rPr>
        <w:t>.</w:t>
      </w:r>
      <w:r w:rsidRPr="00354074">
        <w:rPr>
          <w:caps/>
          <w:color w:val="000000"/>
          <w:sz w:val="22"/>
          <w:szCs w:val="22"/>
          <w:lang w:val="en-US" w:eastAsia="en-US"/>
        </w:rPr>
        <w:t xml:space="preserve"> </w:t>
      </w:r>
      <w:r w:rsidRPr="00354074">
        <w:rPr>
          <w:b/>
          <w:caps/>
          <w:color w:val="000000"/>
          <w:sz w:val="22"/>
          <w:szCs w:val="22"/>
          <w:lang w:val="en-US" w:eastAsia="en-US"/>
        </w:rPr>
        <w:t>1.2.</w:t>
      </w:r>
      <w:r w:rsidRPr="00354074">
        <w:rPr>
          <w:b/>
          <w:caps/>
          <w:color w:val="000000"/>
          <w:sz w:val="22"/>
          <w:szCs w:val="22"/>
          <w:lang w:eastAsia="en-US"/>
        </w:rPr>
        <w:t>43</w:t>
      </w:r>
      <w:r w:rsidRPr="00354074">
        <w:rPr>
          <w:b/>
          <w:caps/>
          <w:color w:val="000000"/>
          <w:sz w:val="22"/>
          <w:szCs w:val="22"/>
          <w:lang w:val="sr-Latn-CS" w:eastAsia="en-US"/>
        </w:rPr>
        <w:t>/ 201</w:t>
      </w:r>
      <w:r w:rsidRPr="00354074">
        <w:rPr>
          <w:b/>
          <w:caps/>
          <w:color w:val="000000"/>
          <w:sz w:val="22"/>
          <w:szCs w:val="22"/>
          <w:lang w:eastAsia="en-US"/>
        </w:rPr>
        <w:t>8</w:t>
      </w:r>
      <w:r w:rsidRPr="00354074">
        <w:rPr>
          <w:caps/>
          <w:color w:val="000000"/>
          <w:sz w:val="22"/>
          <w:szCs w:val="22"/>
          <w:lang w:val="sr-Latn-CS" w:eastAsia="en-US"/>
        </w:rPr>
        <w:t>)</w:t>
      </w:r>
      <w:r w:rsidR="00511F6E">
        <w:rPr>
          <w:caps/>
          <w:color w:val="000000"/>
          <w:sz w:val="22"/>
          <w:szCs w:val="22"/>
          <w:lang w:eastAsia="en-US"/>
        </w:rPr>
        <w:t>.</w:t>
      </w:r>
      <w:bookmarkStart w:id="0" w:name="_GoBack"/>
      <w:bookmarkEnd w:id="0"/>
    </w:p>
    <w:p w:rsidR="004C59E5" w:rsidRPr="00354074" w:rsidRDefault="004C59E5" w:rsidP="00614348">
      <w:pPr>
        <w:jc w:val="center"/>
        <w:rPr>
          <w:rFonts w:cs="Arial"/>
          <w:b/>
          <w:color w:val="000000"/>
          <w:sz w:val="22"/>
          <w:szCs w:val="22"/>
          <w:lang w:val="sr-Cyrl-RS"/>
        </w:rPr>
      </w:pPr>
    </w:p>
    <w:p w:rsidR="0008392C" w:rsidRPr="00354074" w:rsidRDefault="00BE4CBB" w:rsidP="00785B0D">
      <w:pPr>
        <w:jc w:val="center"/>
        <w:rPr>
          <w:b/>
          <w:color w:val="000000"/>
          <w:sz w:val="22"/>
          <w:szCs w:val="22"/>
          <w:lang w:val="sr-Cyrl-RS"/>
        </w:rPr>
      </w:pPr>
      <w:r w:rsidRPr="00354074">
        <w:rPr>
          <w:b/>
          <w:color w:val="000000"/>
          <w:sz w:val="22"/>
          <w:szCs w:val="22"/>
          <w:lang w:val="sr-Cyrl-RS"/>
        </w:rPr>
        <w:tab/>
      </w:r>
    </w:p>
    <w:p w:rsidR="00677AFD" w:rsidRPr="00100EB7" w:rsidRDefault="00C51987" w:rsidP="00064791">
      <w:pPr>
        <w:jc w:val="both"/>
        <w:rPr>
          <w:color w:val="000000"/>
          <w:sz w:val="22"/>
          <w:szCs w:val="22"/>
          <w:lang w:val="sr-Latn-CS"/>
        </w:rPr>
      </w:pPr>
      <w:r w:rsidRPr="00100EB7">
        <w:rPr>
          <w:color w:val="000000"/>
          <w:sz w:val="22"/>
          <w:szCs w:val="22"/>
          <w:lang w:val="sr-Latn-CS"/>
        </w:rPr>
        <w:t>У</w:t>
      </w:r>
      <w:r w:rsidR="00A56270" w:rsidRPr="00100EB7">
        <w:rPr>
          <w:color w:val="000000"/>
          <w:sz w:val="22"/>
          <w:szCs w:val="22"/>
          <w:lang w:val="sr-Latn-CS"/>
        </w:rPr>
        <w:t xml:space="preserve"> </w:t>
      </w:r>
      <w:r w:rsidRPr="00100EB7">
        <w:rPr>
          <w:color w:val="000000"/>
          <w:sz w:val="22"/>
          <w:szCs w:val="22"/>
          <w:lang w:val="sr-Latn-CS"/>
        </w:rPr>
        <w:t>вези</w:t>
      </w:r>
      <w:r w:rsidR="00A56270" w:rsidRPr="00100EB7">
        <w:rPr>
          <w:color w:val="000000"/>
          <w:sz w:val="22"/>
          <w:szCs w:val="22"/>
          <w:lang w:val="sr-Latn-CS"/>
        </w:rPr>
        <w:t xml:space="preserve"> </w:t>
      </w:r>
      <w:r w:rsidRPr="00100EB7">
        <w:rPr>
          <w:color w:val="000000"/>
          <w:sz w:val="22"/>
          <w:szCs w:val="22"/>
          <w:lang w:val="sr-Latn-CS"/>
        </w:rPr>
        <w:t>захтева</w:t>
      </w:r>
      <w:r w:rsidR="00A56270" w:rsidRPr="00100EB7">
        <w:rPr>
          <w:color w:val="000000"/>
          <w:sz w:val="22"/>
          <w:szCs w:val="22"/>
          <w:lang w:val="sr-Latn-CS"/>
        </w:rPr>
        <w:t xml:space="preserve"> </w:t>
      </w:r>
      <w:r w:rsidRPr="00100EB7">
        <w:rPr>
          <w:color w:val="000000"/>
          <w:sz w:val="22"/>
          <w:szCs w:val="22"/>
          <w:lang w:val="sr-Latn-CS"/>
        </w:rPr>
        <w:t>за</w:t>
      </w:r>
      <w:r w:rsidR="00A56270" w:rsidRPr="00100EB7">
        <w:rPr>
          <w:color w:val="000000"/>
          <w:sz w:val="22"/>
          <w:szCs w:val="22"/>
          <w:lang w:val="sr-Latn-CS"/>
        </w:rPr>
        <w:t xml:space="preserve"> </w:t>
      </w:r>
      <w:r w:rsidRPr="00100EB7">
        <w:rPr>
          <w:color w:val="000000"/>
          <w:sz w:val="22"/>
          <w:szCs w:val="22"/>
        </w:rPr>
        <w:t xml:space="preserve">додатним </w:t>
      </w:r>
      <w:r w:rsidRPr="00100EB7">
        <w:rPr>
          <w:color w:val="000000"/>
          <w:sz w:val="22"/>
          <w:szCs w:val="22"/>
          <w:lang w:val="sr-Latn-CS"/>
        </w:rPr>
        <w:t>појашњењем</w:t>
      </w:r>
      <w:r w:rsidR="00A56270" w:rsidRPr="00100EB7">
        <w:rPr>
          <w:color w:val="000000"/>
          <w:sz w:val="22"/>
          <w:szCs w:val="22"/>
          <w:lang w:val="sr-Latn-CS"/>
        </w:rPr>
        <w:t xml:space="preserve"> </w:t>
      </w:r>
      <w:r w:rsidRPr="00100EB7">
        <w:rPr>
          <w:color w:val="000000"/>
          <w:sz w:val="22"/>
          <w:szCs w:val="22"/>
        </w:rPr>
        <w:t>конкурсне документације заинтересованог лица</w:t>
      </w:r>
      <w:r w:rsidR="00A56270" w:rsidRPr="00100EB7">
        <w:rPr>
          <w:color w:val="000000"/>
          <w:sz w:val="22"/>
          <w:szCs w:val="22"/>
          <w:lang w:val="sr-Latn-CS"/>
        </w:rPr>
        <w:t xml:space="preserve"> </w:t>
      </w:r>
      <w:r w:rsidRPr="00100EB7">
        <w:rPr>
          <w:color w:val="000000"/>
          <w:sz w:val="22"/>
          <w:szCs w:val="22"/>
          <w:lang w:val="sr-Latn-CS"/>
        </w:rPr>
        <w:t>од</w:t>
      </w:r>
      <w:r w:rsidR="00A56270" w:rsidRPr="00100EB7">
        <w:rPr>
          <w:color w:val="000000"/>
          <w:sz w:val="22"/>
          <w:szCs w:val="22"/>
          <w:lang w:val="sr-Latn-CS"/>
        </w:rPr>
        <w:t xml:space="preserve"> </w:t>
      </w:r>
      <w:r w:rsidR="00D33FAA" w:rsidRPr="00100EB7">
        <w:rPr>
          <w:color w:val="000000"/>
          <w:sz w:val="22"/>
          <w:szCs w:val="22"/>
          <w:lang w:val="sr-Cyrl-RS"/>
        </w:rPr>
        <w:t>19</w:t>
      </w:r>
      <w:r w:rsidR="00707EAD" w:rsidRPr="00100EB7">
        <w:rPr>
          <w:color w:val="000000"/>
          <w:sz w:val="22"/>
          <w:szCs w:val="22"/>
          <w:lang w:val="sr-Cyrl-RS"/>
        </w:rPr>
        <w:t>.12</w:t>
      </w:r>
      <w:r w:rsidR="00A60D1F" w:rsidRPr="00100EB7">
        <w:rPr>
          <w:color w:val="000000"/>
          <w:sz w:val="22"/>
          <w:szCs w:val="22"/>
          <w:lang w:val="sr-Cyrl-RS"/>
        </w:rPr>
        <w:t>.2018</w:t>
      </w:r>
      <w:r w:rsidR="00A56270" w:rsidRPr="00100EB7">
        <w:rPr>
          <w:color w:val="000000"/>
          <w:sz w:val="22"/>
          <w:szCs w:val="22"/>
          <w:lang w:val="sr-Latn-CS"/>
        </w:rPr>
        <w:t xml:space="preserve">. </w:t>
      </w:r>
      <w:r w:rsidRPr="00100EB7">
        <w:rPr>
          <w:color w:val="000000"/>
          <w:sz w:val="22"/>
          <w:szCs w:val="22"/>
          <w:lang w:val="sr-Latn-CS"/>
        </w:rPr>
        <w:t>године</w:t>
      </w:r>
      <w:r w:rsidR="00296BAE" w:rsidRPr="00100EB7">
        <w:rPr>
          <w:color w:val="000000"/>
          <w:sz w:val="22"/>
          <w:szCs w:val="22"/>
          <w:lang w:val="sr-Latn-CS"/>
        </w:rPr>
        <w:t xml:space="preserve"> у </w:t>
      </w:r>
      <w:r w:rsidR="00D33FAA" w:rsidRPr="00100EB7">
        <w:rPr>
          <w:color w:val="000000"/>
          <w:sz w:val="22"/>
          <w:szCs w:val="22"/>
          <w:lang w:val="sr-Cyrl-RS"/>
        </w:rPr>
        <w:t>01</w:t>
      </w:r>
      <w:r w:rsidR="00E002B1" w:rsidRPr="00100EB7">
        <w:rPr>
          <w:color w:val="000000"/>
          <w:sz w:val="22"/>
          <w:szCs w:val="22"/>
          <w:lang w:val="sr-Cyrl-RS"/>
        </w:rPr>
        <w:t>:</w:t>
      </w:r>
      <w:r w:rsidR="00D33FAA" w:rsidRPr="00100EB7">
        <w:rPr>
          <w:color w:val="000000"/>
          <w:sz w:val="22"/>
          <w:szCs w:val="22"/>
          <w:lang w:val="en-US"/>
        </w:rPr>
        <w:t>27</w:t>
      </w:r>
      <w:r w:rsidR="00F5096B" w:rsidRPr="00100EB7">
        <w:rPr>
          <w:color w:val="000000"/>
          <w:sz w:val="22"/>
          <w:szCs w:val="22"/>
          <w:lang w:val="sr-Latn-CS"/>
        </w:rPr>
        <w:t xml:space="preserve"> часова</w:t>
      </w:r>
      <w:r w:rsidR="00A56270" w:rsidRPr="00100EB7">
        <w:rPr>
          <w:color w:val="000000"/>
          <w:sz w:val="22"/>
          <w:szCs w:val="22"/>
          <w:lang w:val="sr-Latn-CS"/>
        </w:rPr>
        <w:t xml:space="preserve">, </w:t>
      </w:r>
      <w:r w:rsidRPr="00100EB7">
        <w:rPr>
          <w:color w:val="000000"/>
          <w:sz w:val="22"/>
          <w:szCs w:val="22"/>
          <w:lang w:val="sr-Latn-CS"/>
        </w:rPr>
        <w:t>упућеног</w:t>
      </w:r>
      <w:r w:rsidR="00A56270" w:rsidRPr="00100EB7">
        <w:rPr>
          <w:color w:val="000000"/>
          <w:sz w:val="22"/>
          <w:szCs w:val="22"/>
          <w:lang w:val="sr-Latn-CS"/>
        </w:rPr>
        <w:t xml:space="preserve"> </w:t>
      </w:r>
      <w:r w:rsidRPr="00100EB7">
        <w:rPr>
          <w:color w:val="000000"/>
          <w:sz w:val="22"/>
          <w:szCs w:val="22"/>
          <w:lang w:val="sr-Latn-CS"/>
        </w:rPr>
        <w:t>путем</w:t>
      </w:r>
      <w:r w:rsidR="00E709C7" w:rsidRPr="00100EB7">
        <w:rPr>
          <w:color w:val="000000"/>
          <w:sz w:val="22"/>
          <w:szCs w:val="22"/>
          <w:lang w:val="sr-Latn-CS"/>
        </w:rPr>
        <w:t xml:space="preserve"> </w:t>
      </w:r>
      <w:r w:rsidR="0045329F" w:rsidRPr="00100EB7">
        <w:rPr>
          <w:color w:val="000000"/>
          <w:sz w:val="22"/>
          <w:szCs w:val="22"/>
          <w:lang w:val="sr-Latn-CS"/>
        </w:rPr>
        <w:t xml:space="preserve">електронске </w:t>
      </w:r>
      <w:r w:rsidR="0048418F" w:rsidRPr="00100EB7">
        <w:rPr>
          <w:color w:val="000000"/>
          <w:sz w:val="22"/>
          <w:szCs w:val="22"/>
          <w:lang w:val="sr-Latn-CS"/>
        </w:rPr>
        <w:t>поште</w:t>
      </w:r>
      <w:r w:rsidR="009D6251" w:rsidRPr="00100EB7">
        <w:rPr>
          <w:color w:val="000000"/>
          <w:sz w:val="22"/>
          <w:szCs w:val="22"/>
          <w:lang w:val="sr-Latn-CS"/>
        </w:rPr>
        <w:t xml:space="preserve"> (заведен у деловодном протоколу наручиоц</w:t>
      </w:r>
      <w:r w:rsidR="000D46AF" w:rsidRPr="00100EB7">
        <w:rPr>
          <w:color w:val="000000"/>
          <w:sz w:val="22"/>
          <w:szCs w:val="22"/>
          <w:lang w:val="sr-Latn-CS"/>
        </w:rPr>
        <w:t>а под бројем</w:t>
      </w:r>
      <w:r w:rsidR="00D33FAA" w:rsidRPr="00100EB7">
        <w:rPr>
          <w:color w:val="000000"/>
          <w:sz w:val="22"/>
          <w:szCs w:val="22"/>
          <w:lang w:val="sr-Latn-CS"/>
        </w:rPr>
        <w:t xml:space="preserve"> 42168</w:t>
      </w:r>
      <w:r w:rsidR="002F4CCD" w:rsidRPr="00100EB7">
        <w:rPr>
          <w:color w:val="000000"/>
          <w:sz w:val="22"/>
          <w:szCs w:val="22"/>
          <w:lang w:val="sr-Latn-CS"/>
        </w:rPr>
        <w:t xml:space="preserve"> од </w:t>
      </w:r>
      <w:r w:rsidR="00D33FAA" w:rsidRPr="00100EB7">
        <w:rPr>
          <w:color w:val="000000"/>
          <w:sz w:val="22"/>
          <w:szCs w:val="22"/>
          <w:lang w:val="sr-Cyrl-RS"/>
        </w:rPr>
        <w:t>19</w:t>
      </w:r>
      <w:r w:rsidR="00707EAD" w:rsidRPr="00100EB7">
        <w:rPr>
          <w:color w:val="000000"/>
          <w:sz w:val="22"/>
          <w:szCs w:val="22"/>
          <w:lang w:val="sr-Cyrl-RS"/>
        </w:rPr>
        <w:t>.12</w:t>
      </w:r>
      <w:r w:rsidR="00A60D1F" w:rsidRPr="00100EB7">
        <w:rPr>
          <w:color w:val="000000"/>
          <w:sz w:val="22"/>
          <w:szCs w:val="22"/>
          <w:lang w:val="sr-Cyrl-RS"/>
        </w:rPr>
        <w:t>.2018</w:t>
      </w:r>
      <w:r w:rsidR="002F4CCD" w:rsidRPr="00100EB7">
        <w:rPr>
          <w:color w:val="000000"/>
          <w:sz w:val="22"/>
          <w:szCs w:val="22"/>
          <w:lang w:val="sr-Latn-CS"/>
        </w:rPr>
        <w:t>. године</w:t>
      </w:r>
      <w:r w:rsidR="009D6251" w:rsidRPr="00100EB7">
        <w:rPr>
          <w:color w:val="000000"/>
          <w:sz w:val="22"/>
          <w:szCs w:val="22"/>
          <w:lang w:val="sr-Latn-CS"/>
        </w:rPr>
        <w:t>)</w:t>
      </w:r>
      <w:r w:rsidRPr="00100EB7">
        <w:rPr>
          <w:color w:val="000000"/>
          <w:sz w:val="22"/>
          <w:szCs w:val="22"/>
        </w:rPr>
        <w:t>,</w:t>
      </w:r>
      <w:r w:rsidR="00683123" w:rsidRPr="00100EB7">
        <w:rPr>
          <w:color w:val="000000"/>
          <w:sz w:val="22"/>
          <w:szCs w:val="22"/>
          <w:lang w:val="sr-Latn-CS"/>
        </w:rPr>
        <w:t xml:space="preserve"> </w:t>
      </w:r>
      <w:r w:rsidRPr="00100EB7">
        <w:rPr>
          <w:color w:val="000000"/>
          <w:sz w:val="22"/>
          <w:szCs w:val="22"/>
        </w:rPr>
        <w:t xml:space="preserve">у коме поставља </w:t>
      </w:r>
      <w:r w:rsidR="00C71D28" w:rsidRPr="00100EB7">
        <w:rPr>
          <w:color w:val="000000"/>
          <w:sz w:val="22"/>
          <w:szCs w:val="22"/>
        </w:rPr>
        <w:t>следећ</w:t>
      </w:r>
      <w:r w:rsidR="00980411" w:rsidRPr="00100EB7">
        <w:rPr>
          <w:color w:val="000000"/>
          <w:sz w:val="22"/>
          <w:szCs w:val="22"/>
          <w:lang w:val="en-US"/>
        </w:rPr>
        <w:t>е</w:t>
      </w:r>
      <w:r w:rsidR="00A80B5E" w:rsidRPr="00100EB7">
        <w:rPr>
          <w:color w:val="000000"/>
          <w:sz w:val="22"/>
          <w:szCs w:val="22"/>
          <w:lang w:val="sr-Cyrl-RS"/>
        </w:rPr>
        <w:t xml:space="preserve"> </w:t>
      </w:r>
      <w:r w:rsidRPr="00100EB7">
        <w:rPr>
          <w:color w:val="000000"/>
          <w:sz w:val="22"/>
          <w:szCs w:val="22"/>
        </w:rPr>
        <w:t>питањ</w:t>
      </w:r>
      <w:r w:rsidR="00980411" w:rsidRPr="00100EB7">
        <w:rPr>
          <w:color w:val="000000"/>
          <w:sz w:val="22"/>
          <w:szCs w:val="22"/>
          <w:lang w:val="en-US"/>
        </w:rPr>
        <w:t>е</w:t>
      </w:r>
      <w:r w:rsidRPr="00100EB7">
        <w:rPr>
          <w:color w:val="000000"/>
          <w:sz w:val="22"/>
          <w:szCs w:val="22"/>
          <w:lang w:val="sr-Latn-CS"/>
        </w:rPr>
        <w:t>:</w:t>
      </w:r>
      <w:r w:rsidR="00A56270" w:rsidRPr="00100EB7">
        <w:rPr>
          <w:color w:val="000000"/>
          <w:sz w:val="22"/>
          <w:szCs w:val="22"/>
          <w:lang w:val="sr-Latn-CS"/>
        </w:rPr>
        <w:t xml:space="preserve"> </w:t>
      </w:r>
    </w:p>
    <w:p w:rsidR="008516DA" w:rsidRPr="00100EB7" w:rsidRDefault="008516DA" w:rsidP="00064791">
      <w:pPr>
        <w:jc w:val="both"/>
        <w:rPr>
          <w:color w:val="000000"/>
          <w:sz w:val="22"/>
          <w:szCs w:val="22"/>
          <w:lang w:val="sr-Cyrl-RS"/>
        </w:rPr>
      </w:pPr>
    </w:p>
    <w:p w:rsidR="00385E15" w:rsidRPr="00100EB7" w:rsidRDefault="00874FAE" w:rsidP="00385E15">
      <w:pPr>
        <w:widowControl/>
        <w:shd w:val="clear" w:color="auto" w:fill="FFFFFF"/>
        <w:autoSpaceDE/>
        <w:autoSpaceDN/>
        <w:adjustRightInd/>
        <w:rPr>
          <w:rFonts w:cs="Arial"/>
          <w:color w:val="000000"/>
          <w:sz w:val="22"/>
          <w:szCs w:val="22"/>
          <w:lang w:val="en-US" w:eastAsia="en-US"/>
        </w:rPr>
      </w:pPr>
      <w:r w:rsidRPr="00100EB7">
        <w:rPr>
          <w:rFonts w:cs="Calibri"/>
          <w:color w:val="000000"/>
          <w:sz w:val="22"/>
          <w:szCs w:val="22"/>
          <w:lang w:val="sr-Latn-BA" w:eastAsia="en-US"/>
        </w:rPr>
        <w:t>С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обзиром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на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то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ради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сервисирању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вакуум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пумпи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које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су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део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система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медицинског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вакуума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уписаног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у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Агенцији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за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лекове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медицинска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средства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(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Ресење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број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515-02-01338-16-001)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које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поред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самих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пумпи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састоји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од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УПРАВЉАЧКОГ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СИСТЕМА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састављеног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од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сложених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ПЛЦ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-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ова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АЛАРМНОГ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СИСТЕМА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,  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неопходно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је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након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сервисне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интервенције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изврши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тестирање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управљања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вакуум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пумпи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као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тестирање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алармног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система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, 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како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би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испитало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ли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је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систем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заиста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функционалан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.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То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значи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је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неопходно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понуђач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 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поседује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обучена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лица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за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управљачки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систем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самих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вакуум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пумпи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алармног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система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,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јер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 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кроз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ове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обуке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сервисери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поред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адекватног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знања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добијају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кодове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за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приступ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ПЛЦ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-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у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Алармном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систему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.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Такодје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, 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ресетовање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бројача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који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сигнализира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је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неопходан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сервис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врши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приступним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кодом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.</w:t>
      </w:r>
    </w:p>
    <w:p w:rsidR="00385E15" w:rsidRPr="00100EB7" w:rsidRDefault="00385E15" w:rsidP="00385E15">
      <w:pPr>
        <w:widowControl/>
        <w:shd w:val="clear" w:color="auto" w:fill="FFFFFF"/>
        <w:autoSpaceDE/>
        <w:autoSpaceDN/>
        <w:adjustRightInd/>
        <w:rPr>
          <w:rFonts w:cs="Arial"/>
          <w:color w:val="000000"/>
          <w:sz w:val="22"/>
          <w:szCs w:val="22"/>
          <w:lang w:val="en-US" w:eastAsia="en-US"/>
        </w:rPr>
      </w:pPr>
      <w:r w:rsidRPr="00100EB7">
        <w:rPr>
          <w:rFonts w:cs="Calibri"/>
          <w:color w:val="000000"/>
          <w:sz w:val="22"/>
          <w:szCs w:val="22"/>
          <w:lang w:val="sr-Latn-BA" w:eastAsia="en-US"/>
        </w:rPr>
        <w:t> </w:t>
      </w:r>
    </w:p>
    <w:p w:rsidR="00385E15" w:rsidRPr="00100EB7" w:rsidRDefault="00874FAE" w:rsidP="00385E15">
      <w:pPr>
        <w:widowControl/>
        <w:shd w:val="clear" w:color="auto" w:fill="FFFFFF"/>
        <w:autoSpaceDE/>
        <w:autoSpaceDN/>
        <w:adjustRightInd/>
        <w:rPr>
          <w:rFonts w:cs="Arial"/>
          <w:color w:val="000000"/>
          <w:sz w:val="22"/>
          <w:szCs w:val="22"/>
          <w:lang w:val="en-US" w:eastAsia="en-US"/>
        </w:rPr>
      </w:pPr>
      <w:r w:rsidRPr="00100EB7">
        <w:rPr>
          <w:rFonts w:cs="Calibri"/>
          <w:color w:val="000000"/>
          <w:sz w:val="22"/>
          <w:szCs w:val="22"/>
          <w:lang w:val="sr-Latn-BA" w:eastAsia="en-US"/>
        </w:rPr>
        <w:t>Како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 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у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допунским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условима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наводите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неопходност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достављања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 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сертфиката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су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сервисери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обучени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, 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ли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то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значи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је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неопходно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доставити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сертификате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да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су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сервисери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прошли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обуке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за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Управљачки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систем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,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Алармни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систем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као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и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за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Вакуум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 xml:space="preserve"> </w:t>
      </w:r>
      <w:r w:rsidRPr="00100EB7">
        <w:rPr>
          <w:rFonts w:cs="Calibri"/>
          <w:color w:val="000000"/>
          <w:sz w:val="22"/>
          <w:szCs w:val="22"/>
          <w:lang w:val="sr-Latn-BA" w:eastAsia="en-US"/>
        </w:rPr>
        <w:t>пумпе</w:t>
      </w:r>
      <w:r w:rsidR="00385E15" w:rsidRPr="00100EB7">
        <w:rPr>
          <w:rFonts w:cs="Calibri"/>
          <w:color w:val="000000"/>
          <w:sz w:val="22"/>
          <w:szCs w:val="22"/>
          <w:lang w:val="sr-Latn-BA" w:eastAsia="en-US"/>
        </w:rPr>
        <w:t>?</w:t>
      </w:r>
    </w:p>
    <w:p w:rsidR="008516DA" w:rsidRPr="00100EB7" w:rsidRDefault="008516DA" w:rsidP="008516DA">
      <w:pPr>
        <w:widowControl/>
        <w:shd w:val="clear" w:color="auto" w:fill="FFFFFF"/>
        <w:autoSpaceDE/>
        <w:autoSpaceDN/>
        <w:adjustRightInd/>
        <w:rPr>
          <w:rFonts w:cs="Arial"/>
          <w:color w:val="000000"/>
          <w:sz w:val="22"/>
          <w:szCs w:val="22"/>
          <w:lang w:val="sr-Cyrl-RS" w:eastAsia="en-US"/>
        </w:rPr>
      </w:pPr>
      <w:r w:rsidRPr="00100EB7">
        <w:rPr>
          <w:rFonts w:cs="Arial"/>
          <w:color w:val="000000"/>
          <w:sz w:val="22"/>
          <w:szCs w:val="22"/>
          <w:lang w:val="en-US" w:eastAsia="en-US"/>
        </w:rPr>
        <w:t> </w:t>
      </w:r>
      <w:r w:rsidR="00EF4B2C" w:rsidRPr="00100EB7">
        <w:rPr>
          <w:rFonts w:cs="Arial"/>
          <w:color w:val="000000"/>
          <w:sz w:val="22"/>
          <w:szCs w:val="22"/>
          <w:lang w:val="sr-Cyrl-RS" w:eastAsia="en-US"/>
        </w:rPr>
        <w:t xml:space="preserve">           </w:t>
      </w:r>
    </w:p>
    <w:p w:rsidR="00374A03" w:rsidRPr="00100EB7" w:rsidRDefault="00133AD3" w:rsidP="006B2D0F">
      <w:pPr>
        <w:widowControl/>
        <w:autoSpaceDE/>
        <w:autoSpaceDN/>
        <w:adjustRightInd/>
        <w:spacing w:before="100" w:beforeAutospacing="1" w:after="100" w:afterAutospacing="1"/>
        <w:rPr>
          <w:rFonts w:cs="Arial"/>
          <w:b/>
          <w:color w:val="000000"/>
          <w:sz w:val="22"/>
          <w:szCs w:val="22"/>
          <w:lang w:val="sr-Latn-CS"/>
        </w:rPr>
      </w:pPr>
      <w:r w:rsidRPr="00100EB7">
        <w:rPr>
          <w:rFonts w:cs="Arial"/>
          <w:color w:val="000000"/>
          <w:sz w:val="22"/>
          <w:szCs w:val="22"/>
          <w:lang w:val="en-US" w:eastAsia="en-US"/>
        </w:rPr>
        <w:t> </w:t>
      </w:r>
      <w:r w:rsidR="00614348" w:rsidRPr="00100EB7">
        <w:rPr>
          <w:rFonts w:cs="Arial"/>
          <w:b/>
          <w:color w:val="000000"/>
          <w:sz w:val="22"/>
          <w:szCs w:val="22"/>
          <w:lang w:val="sr-Latn-CS"/>
        </w:rPr>
        <w:t>Пре</w:t>
      </w:r>
      <w:r w:rsidR="008B6DC4" w:rsidRPr="00100EB7">
        <w:rPr>
          <w:rFonts w:cs="Arial"/>
          <w:b/>
          <w:color w:val="000000"/>
          <w:sz w:val="22"/>
          <w:szCs w:val="22"/>
          <w:lang w:val="sr-Latn-CS"/>
        </w:rPr>
        <w:t>д</w:t>
      </w:r>
      <w:r w:rsidRPr="00100EB7">
        <w:rPr>
          <w:rFonts w:cs="Arial"/>
          <w:b/>
          <w:color w:val="000000"/>
          <w:sz w:val="22"/>
          <w:szCs w:val="22"/>
          <w:lang w:val="sr-Latn-CS"/>
        </w:rPr>
        <w:t xml:space="preserve">седник комисије  </w:t>
      </w:r>
      <w:r w:rsidR="00385E15" w:rsidRPr="00100EB7">
        <w:rPr>
          <w:rFonts w:cs="Arial"/>
          <w:b/>
          <w:color w:val="000000"/>
          <w:sz w:val="22"/>
          <w:szCs w:val="22"/>
          <w:lang w:val="sr-Cyrl-RS"/>
        </w:rPr>
        <w:t>Невенка Милић</w:t>
      </w:r>
      <w:r w:rsidR="00614348" w:rsidRPr="00100EB7">
        <w:rPr>
          <w:rFonts w:cs="Arial"/>
          <w:b/>
          <w:color w:val="000000"/>
          <w:sz w:val="22"/>
          <w:szCs w:val="22"/>
          <w:lang w:val="sr-Latn-CS"/>
        </w:rPr>
        <w:t>,</w:t>
      </w:r>
      <w:r w:rsidR="0015177F" w:rsidRPr="00100EB7">
        <w:rPr>
          <w:rFonts w:cs="Arial"/>
          <w:b/>
          <w:color w:val="000000"/>
          <w:sz w:val="22"/>
          <w:szCs w:val="22"/>
          <w:lang w:val="sr-Latn-CS"/>
        </w:rPr>
        <w:t xml:space="preserve"> </w:t>
      </w:r>
      <w:r w:rsidR="007B6B82" w:rsidRPr="00100EB7">
        <w:rPr>
          <w:rFonts w:cs="Arial"/>
          <w:b/>
          <w:color w:val="000000"/>
          <w:sz w:val="22"/>
          <w:szCs w:val="22"/>
          <w:lang w:val="sr-Latn-CS"/>
        </w:rPr>
        <w:t>да</w:t>
      </w:r>
      <w:r w:rsidR="00A80B5E" w:rsidRPr="00100EB7">
        <w:rPr>
          <w:rFonts w:cs="Arial"/>
          <w:b/>
          <w:color w:val="000000"/>
          <w:sz w:val="22"/>
          <w:szCs w:val="22"/>
          <w:lang w:val="sr-Latn-CS"/>
        </w:rPr>
        <w:t>је следећ</w:t>
      </w:r>
      <w:r w:rsidR="00A80B5E" w:rsidRPr="00100EB7">
        <w:rPr>
          <w:rFonts w:cs="Arial"/>
          <w:b/>
          <w:color w:val="000000"/>
          <w:sz w:val="22"/>
          <w:szCs w:val="22"/>
          <w:lang w:val="sr-Cyrl-RS"/>
        </w:rPr>
        <w:t xml:space="preserve">и </w:t>
      </w:r>
      <w:r w:rsidR="00614348" w:rsidRPr="00100EB7">
        <w:rPr>
          <w:rFonts w:cs="Arial"/>
          <w:b/>
          <w:color w:val="000000"/>
          <w:sz w:val="22"/>
          <w:szCs w:val="22"/>
          <w:lang w:val="sr-Latn-CS"/>
        </w:rPr>
        <w:t>одговор:</w:t>
      </w:r>
    </w:p>
    <w:p w:rsidR="00D36EDF" w:rsidRPr="004F61BE" w:rsidRDefault="00D36EDF" w:rsidP="006B2D0F">
      <w:pPr>
        <w:widowControl/>
        <w:autoSpaceDE/>
        <w:autoSpaceDN/>
        <w:adjustRightInd/>
        <w:spacing w:before="100" w:beforeAutospacing="1" w:after="100" w:afterAutospacing="1"/>
        <w:rPr>
          <w:rFonts w:cs="Arial"/>
          <w:color w:val="000000"/>
          <w:sz w:val="22"/>
          <w:szCs w:val="22"/>
          <w:lang w:val="sr-Cyrl-RS"/>
        </w:rPr>
      </w:pPr>
      <w:r w:rsidRPr="00100EB7">
        <w:rPr>
          <w:rFonts w:cs="Arial"/>
          <w:color w:val="000000"/>
          <w:sz w:val="22"/>
          <w:szCs w:val="22"/>
          <w:lang w:val="sr-Cyrl-RS"/>
        </w:rPr>
        <w:t>Уследиће измена конкурсне документације</w:t>
      </w:r>
      <w:r w:rsidRPr="004F61BE">
        <w:rPr>
          <w:rFonts w:cs="Arial"/>
          <w:color w:val="000000"/>
          <w:sz w:val="22"/>
          <w:szCs w:val="22"/>
          <w:lang w:val="sr-Cyrl-RS"/>
        </w:rPr>
        <w:t>.</w:t>
      </w:r>
    </w:p>
    <w:p w:rsidR="00717471" w:rsidRPr="00354074" w:rsidRDefault="00CD3C33" w:rsidP="00385E15">
      <w:pPr>
        <w:widowControl/>
        <w:autoSpaceDE/>
        <w:autoSpaceDN/>
        <w:adjustRightInd/>
        <w:spacing w:before="100" w:beforeAutospacing="1" w:after="100" w:afterAutospacing="1"/>
        <w:rPr>
          <w:color w:val="000000"/>
          <w:sz w:val="22"/>
          <w:szCs w:val="22"/>
          <w:lang w:val="sr-Cyrl-RS"/>
        </w:rPr>
      </w:pPr>
      <w:r w:rsidRPr="00354074">
        <w:rPr>
          <w:color w:val="000000"/>
          <w:sz w:val="22"/>
          <w:szCs w:val="22"/>
          <w:lang w:val="sr-Cyrl-RS"/>
        </w:rPr>
        <w:t xml:space="preserve">.                                                             </w:t>
      </w:r>
      <w:r w:rsidR="00335D67" w:rsidRPr="00354074">
        <w:rPr>
          <w:color w:val="000000"/>
          <w:sz w:val="22"/>
          <w:szCs w:val="22"/>
          <w:lang w:val="sr-Cyrl-RS"/>
        </w:rPr>
        <w:t xml:space="preserve">                                 </w:t>
      </w:r>
      <w:r w:rsidR="00630C7A" w:rsidRPr="00354074">
        <w:rPr>
          <w:color w:val="000000"/>
          <w:sz w:val="22"/>
          <w:szCs w:val="22"/>
          <w:lang w:val="sr-Cyrl-RS"/>
        </w:rPr>
        <w:t xml:space="preserve">                       </w:t>
      </w:r>
      <w:r w:rsidR="00335D67" w:rsidRPr="00354074">
        <w:rPr>
          <w:color w:val="000000"/>
          <w:sz w:val="22"/>
          <w:szCs w:val="22"/>
          <w:lang w:val="sr-Cyrl-RS"/>
        </w:rPr>
        <w:t xml:space="preserve"> </w:t>
      </w:r>
    </w:p>
    <w:p w:rsidR="00092C03" w:rsidRPr="00354074" w:rsidRDefault="00385E15" w:rsidP="006C0D02">
      <w:pPr>
        <w:widowControl/>
        <w:autoSpaceDE/>
        <w:autoSpaceDN/>
        <w:adjustRightInd/>
        <w:spacing w:before="100" w:beforeAutospacing="1" w:after="100" w:afterAutospacing="1"/>
        <w:ind w:left="5664"/>
        <w:rPr>
          <w:color w:val="000000"/>
          <w:sz w:val="22"/>
          <w:szCs w:val="22"/>
          <w:lang w:val="sr-Cyrl-RS"/>
        </w:rPr>
      </w:pPr>
      <w:r w:rsidRPr="00354074">
        <w:rPr>
          <w:color w:val="000000"/>
          <w:sz w:val="22"/>
          <w:szCs w:val="22"/>
          <w:lang w:val="sr-Cyrl-RS"/>
        </w:rPr>
        <w:t xml:space="preserve">                                </w:t>
      </w:r>
    </w:p>
    <w:p w:rsidR="00D60008" w:rsidRDefault="00D60008" w:rsidP="00D60008">
      <w:pPr>
        <w:widowControl/>
        <w:autoSpaceDE/>
        <w:autoSpaceDN/>
        <w:adjustRightInd/>
        <w:spacing w:before="100" w:beforeAutospacing="1" w:after="100" w:afterAutospacing="1"/>
        <w:rPr>
          <w:sz w:val="20"/>
          <w:szCs w:val="20"/>
          <w:lang w:val="sr-Cyrl-RS"/>
        </w:rPr>
      </w:pPr>
    </w:p>
    <w:p w:rsidR="00D60008" w:rsidRPr="00D60008" w:rsidRDefault="00D60008" w:rsidP="00D60008">
      <w:pPr>
        <w:widowControl/>
        <w:autoSpaceDE/>
        <w:autoSpaceDN/>
        <w:adjustRightInd/>
        <w:spacing w:before="100" w:beforeAutospacing="1" w:after="100" w:afterAutospacing="1"/>
        <w:ind w:left="6372"/>
        <w:rPr>
          <w:sz w:val="20"/>
          <w:szCs w:val="20"/>
          <w:lang w:val="sr-Cyrl-RS"/>
        </w:rPr>
      </w:pPr>
    </w:p>
    <w:sectPr w:rsidR="00D60008" w:rsidRPr="00D6000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F6E" w:rsidRDefault="00FC7F6E">
      <w:r>
        <w:separator/>
      </w:r>
    </w:p>
  </w:endnote>
  <w:endnote w:type="continuationSeparator" w:id="0">
    <w:p w:rsidR="00FC7F6E" w:rsidRDefault="00FC7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F6E" w:rsidRDefault="00FC7F6E">
      <w:r>
        <w:separator/>
      </w:r>
    </w:p>
  </w:footnote>
  <w:footnote w:type="continuationSeparator" w:id="0">
    <w:p w:rsidR="00FC7F6E" w:rsidRDefault="00FC7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B72AA"/>
    <w:multiLevelType w:val="hybridMultilevel"/>
    <w:tmpl w:val="E25C76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0967C4"/>
    <w:multiLevelType w:val="multilevel"/>
    <w:tmpl w:val="3348A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832A6C"/>
    <w:multiLevelType w:val="hybridMultilevel"/>
    <w:tmpl w:val="6430E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00915"/>
    <w:multiLevelType w:val="hybridMultilevel"/>
    <w:tmpl w:val="8BCC9910"/>
    <w:lvl w:ilvl="0" w:tplc="9BF0CC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86789"/>
    <w:multiLevelType w:val="hybridMultilevel"/>
    <w:tmpl w:val="3CCE261A"/>
    <w:lvl w:ilvl="0" w:tplc="95267482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41337D08"/>
    <w:multiLevelType w:val="hybridMultilevel"/>
    <w:tmpl w:val="3C7E3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755232"/>
    <w:multiLevelType w:val="hybridMultilevel"/>
    <w:tmpl w:val="904074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FF5A3E"/>
    <w:multiLevelType w:val="multilevel"/>
    <w:tmpl w:val="69AEB7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B323BD"/>
    <w:multiLevelType w:val="hybridMultilevel"/>
    <w:tmpl w:val="247AA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8706E9"/>
    <w:multiLevelType w:val="hybridMultilevel"/>
    <w:tmpl w:val="08DA09C6"/>
    <w:lvl w:ilvl="0" w:tplc="31E0AFA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23360B"/>
    <w:multiLevelType w:val="hybridMultilevel"/>
    <w:tmpl w:val="003A17E6"/>
    <w:lvl w:ilvl="0" w:tplc="4D761E4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E451E97"/>
    <w:multiLevelType w:val="multilevel"/>
    <w:tmpl w:val="9AC63F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D14182"/>
    <w:multiLevelType w:val="hybridMultilevel"/>
    <w:tmpl w:val="9B06A580"/>
    <w:lvl w:ilvl="0" w:tplc="46F6AD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72AB62CF"/>
    <w:multiLevelType w:val="hybridMultilevel"/>
    <w:tmpl w:val="F7F8A6B8"/>
    <w:lvl w:ilvl="0" w:tplc="7664754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13"/>
  </w:num>
  <w:num w:numId="5">
    <w:abstractNumId w:val="5"/>
  </w:num>
  <w:num w:numId="6">
    <w:abstractNumId w:val="3"/>
  </w:num>
  <w:num w:numId="7">
    <w:abstractNumId w:val="4"/>
  </w:num>
  <w:num w:numId="8">
    <w:abstractNumId w:val="10"/>
  </w:num>
  <w:num w:numId="9">
    <w:abstractNumId w:val="6"/>
  </w:num>
  <w:num w:numId="10">
    <w:abstractNumId w:val="0"/>
  </w:num>
  <w:num w:numId="11">
    <w:abstractNumId w:val="7"/>
  </w:num>
  <w:num w:numId="12">
    <w:abstractNumId w:val="2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EC3"/>
    <w:rsid w:val="000038FE"/>
    <w:rsid w:val="000048C3"/>
    <w:rsid w:val="00013F12"/>
    <w:rsid w:val="00014B6C"/>
    <w:rsid w:val="000307DC"/>
    <w:rsid w:val="00031D5C"/>
    <w:rsid w:val="00033693"/>
    <w:rsid w:val="000351B3"/>
    <w:rsid w:val="0004360C"/>
    <w:rsid w:val="00051976"/>
    <w:rsid w:val="00064791"/>
    <w:rsid w:val="0008229D"/>
    <w:rsid w:val="0008392C"/>
    <w:rsid w:val="00086DF0"/>
    <w:rsid w:val="00092C03"/>
    <w:rsid w:val="000A4017"/>
    <w:rsid w:val="000B06C1"/>
    <w:rsid w:val="000B4126"/>
    <w:rsid w:val="000C5084"/>
    <w:rsid w:val="000D123F"/>
    <w:rsid w:val="000D46AF"/>
    <w:rsid w:val="000E6803"/>
    <w:rsid w:val="000F5634"/>
    <w:rsid w:val="000F59A8"/>
    <w:rsid w:val="000F7740"/>
    <w:rsid w:val="00100EB7"/>
    <w:rsid w:val="00130F3D"/>
    <w:rsid w:val="00133AD3"/>
    <w:rsid w:val="00133CC1"/>
    <w:rsid w:val="001427A3"/>
    <w:rsid w:val="00146648"/>
    <w:rsid w:val="00146E05"/>
    <w:rsid w:val="001500C0"/>
    <w:rsid w:val="0015177F"/>
    <w:rsid w:val="00152E68"/>
    <w:rsid w:val="00153417"/>
    <w:rsid w:val="00162B0D"/>
    <w:rsid w:val="001727C2"/>
    <w:rsid w:val="00177F81"/>
    <w:rsid w:val="001801EA"/>
    <w:rsid w:val="001821B8"/>
    <w:rsid w:val="00182548"/>
    <w:rsid w:val="00185D48"/>
    <w:rsid w:val="00190AF4"/>
    <w:rsid w:val="001B027A"/>
    <w:rsid w:val="001B5869"/>
    <w:rsid w:val="001C3048"/>
    <w:rsid w:val="001D3979"/>
    <w:rsid w:val="001E082D"/>
    <w:rsid w:val="001E74D6"/>
    <w:rsid w:val="001F004D"/>
    <w:rsid w:val="001F4B79"/>
    <w:rsid w:val="00203C33"/>
    <w:rsid w:val="00210639"/>
    <w:rsid w:val="002134D3"/>
    <w:rsid w:val="00226843"/>
    <w:rsid w:val="00230F9A"/>
    <w:rsid w:val="0023784F"/>
    <w:rsid w:val="00237FB4"/>
    <w:rsid w:val="002569D9"/>
    <w:rsid w:val="00256A21"/>
    <w:rsid w:val="002654E1"/>
    <w:rsid w:val="00270A72"/>
    <w:rsid w:val="00274EAA"/>
    <w:rsid w:val="00276AB1"/>
    <w:rsid w:val="00277121"/>
    <w:rsid w:val="0029173E"/>
    <w:rsid w:val="002958D0"/>
    <w:rsid w:val="00296BAE"/>
    <w:rsid w:val="0029792A"/>
    <w:rsid w:val="002979D1"/>
    <w:rsid w:val="002A1749"/>
    <w:rsid w:val="002A4A56"/>
    <w:rsid w:val="002A4FAA"/>
    <w:rsid w:val="002B6FAD"/>
    <w:rsid w:val="002C1CF0"/>
    <w:rsid w:val="002E100F"/>
    <w:rsid w:val="002E3728"/>
    <w:rsid w:val="002F37C8"/>
    <w:rsid w:val="002F4CCD"/>
    <w:rsid w:val="002F5115"/>
    <w:rsid w:val="002F741C"/>
    <w:rsid w:val="003003A2"/>
    <w:rsid w:val="0030211F"/>
    <w:rsid w:val="00305B12"/>
    <w:rsid w:val="00321793"/>
    <w:rsid w:val="00334943"/>
    <w:rsid w:val="00335D67"/>
    <w:rsid w:val="00336AC7"/>
    <w:rsid w:val="00352982"/>
    <w:rsid w:val="00354074"/>
    <w:rsid w:val="00355EAC"/>
    <w:rsid w:val="0036051D"/>
    <w:rsid w:val="00365867"/>
    <w:rsid w:val="00373CC5"/>
    <w:rsid w:val="00374A03"/>
    <w:rsid w:val="00374D77"/>
    <w:rsid w:val="00385E15"/>
    <w:rsid w:val="003951EC"/>
    <w:rsid w:val="003B5B5D"/>
    <w:rsid w:val="003C0D4E"/>
    <w:rsid w:val="003C3674"/>
    <w:rsid w:val="003D4F19"/>
    <w:rsid w:val="003E738E"/>
    <w:rsid w:val="003E7999"/>
    <w:rsid w:val="00400E87"/>
    <w:rsid w:val="00401CBF"/>
    <w:rsid w:val="004407F0"/>
    <w:rsid w:val="00443329"/>
    <w:rsid w:val="00444605"/>
    <w:rsid w:val="0045329F"/>
    <w:rsid w:val="004632F2"/>
    <w:rsid w:val="00473139"/>
    <w:rsid w:val="00476EAF"/>
    <w:rsid w:val="0048287F"/>
    <w:rsid w:val="0048418F"/>
    <w:rsid w:val="004851FE"/>
    <w:rsid w:val="00497E76"/>
    <w:rsid w:val="004A75EB"/>
    <w:rsid w:val="004B64B1"/>
    <w:rsid w:val="004C0D0E"/>
    <w:rsid w:val="004C59E5"/>
    <w:rsid w:val="004C7010"/>
    <w:rsid w:val="004D21A8"/>
    <w:rsid w:val="004F284C"/>
    <w:rsid w:val="004F3433"/>
    <w:rsid w:val="004F61BE"/>
    <w:rsid w:val="005003E5"/>
    <w:rsid w:val="0050714F"/>
    <w:rsid w:val="00511F6E"/>
    <w:rsid w:val="005143D9"/>
    <w:rsid w:val="00516BFA"/>
    <w:rsid w:val="0052156E"/>
    <w:rsid w:val="00523254"/>
    <w:rsid w:val="0052461E"/>
    <w:rsid w:val="00525F1D"/>
    <w:rsid w:val="00526A51"/>
    <w:rsid w:val="00527FAA"/>
    <w:rsid w:val="0054079E"/>
    <w:rsid w:val="00543D29"/>
    <w:rsid w:val="0054662D"/>
    <w:rsid w:val="0055105D"/>
    <w:rsid w:val="00551AF5"/>
    <w:rsid w:val="00564F4C"/>
    <w:rsid w:val="005672EF"/>
    <w:rsid w:val="0057618A"/>
    <w:rsid w:val="00576C0D"/>
    <w:rsid w:val="0059307B"/>
    <w:rsid w:val="005A1B6C"/>
    <w:rsid w:val="005C3820"/>
    <w:rsid w:val="005D3436"/>
    <w:rsid w:val="005F08A1"/>
    <w:rsid w:val="005F2293"/>
    <w:rsid w:val="00614348"/>
    <w:rsid w:val="0061799C"/>
    <w:rsid w:val="00625F82"/>
    <w:rsid w:val="00630821"/>
    <w:rsid w:val="00630C7A"/>
    <w:rsid w:val="00634B0F"/>
    <w:rsid w:val="00677AFD"/>
    <w:rsid w:val="00683123"/>
    <w:rsid w:val="006942FA"/>
    <w:rsid w:val="006A01DD"/>
    <w:rsid w:val="006A2CE4"/>
    <w:rsid w:val="006B2AFE"/>
    <w:rsid w:val="006B2D0F"/>
    <w:rsid w:val="006C0D02"/>
    <w:rsid w:val="006C0DBD"/>
    <w:rsid w:val="006D17E8"/>
    <w:rsid w:val="006D33AA"/>
    <w:rsid w:val="006E3F0F"/>
    <w:rsid w:val="006E7E86"/>
    <w:rsid w:val="006F1400"/>
    <w:rsid w:val="00707EAD"/>
    <w:rsid w:val="00714D1A"/>
    <w:rsid w:val="00717471"/>
    <w:rsid w:val="00733BE9"/>
    <w:rsid w:val="00741A70"/>
    <w:rsid w:val="00752E3A"/>
    <w:rsid w:val="00753E8D"/>
    <w:rsid w:val="007740A7"/>
    <w:rsid w:val="00774B24"/>
    <w:rsid w:val="00785B0D"/>
    <w:rsid w:val="00785CF6"/>
    <w:rsid w:val="0078718A"/>
    <w:rsid w:val="00787EA5"/>
    <w:rsid w:val="0079228C"/>
    <w:rsid w:val="0079445C"/>
    <w:rsid w:val="007A1AFC"/>
    <w:rsid w:val="007A4238"/>
    <w:rsid w:val="007B0AB1"/>
    <w:rsid w:val="007B6B82"/>
    <w:rsid w:val="007C0C74"/>
    <w:rsid w:val="007D0E61"/>
    <w:rsid w:val="007D3EBD"/>
    <w:rsid w:val="007E0BCC"/>
    <w:rsid w:val="007E46A1"/>
    <w:rsid w:val="008112B6"/>
    <w:rsid w:val="00811B19"/>
    <w:rsid w:val="00812F3E"/>
    <w:rsid w:val="008140E6"/>
    <w:rsid w:val="00817BF5"/>
    <w:rsid w:val="00846317"/>
    <w:rsid w:val="008516DA"/>
    <w:rsid w:val="00860CC2"/>
    <w:rsid w:val="00861F48"/>
    <w:rsid w:val="00862BE5"/>
    <w:rsid w:val="008678FD"/>
    <w:rsid w:val="00874FAE"/>
    <w:rsid w:val="008952E9"/>
    <w:rsid w:val="008956DD"/>
    <w:rsid w:val="008B2059"/>
    <w:rsid w:val="008B6DC4"/>
    <w:rsid w:val="008E1A1D"/>
    <w:rsid w:val="008F0C12"/>
    <w:rsid w:val="008F431B"/>
    <w:rsid w:val="008F4EA5"/>
    <w:rsid w:val="0090027F"/>
    <w:rsid w:val="00902EAF"/>
    <w:rsid w:val="00906BDB"/>
    <w:rsid w:val="00910A71"/>
    <w:rsid w:val="009127B3"/>
    <w:rsid w:val="00925A08"/>
    <w:rsid w:val="00941023"/>
    <w:rsid w:val="0096049B"/>
    <w:rsid w:val="00962135"/>
    <w:rsid w:val="00967B7D"/>
    <w:rsid w:val="00975135"/>
    <w:rsid w:val="00980411"/>
    <w:rsid w:val="00982DAC"/>
    <w:rsid w:val="00990D49"/>
    <w:rsid w:val="009B50FF"/>
    <w:rsid w:val="009B541A"/>
    <w:rsid w:val="009C6695"/>
    <w:rsid w:val="009D2DA7"/>
    <w:rsid w:val="009D4E72"/>
    <w:rsid w:val="009D6251"/>
    <w:rsid w:val="009E0791"/>
    <w:rsid w:val="00A00C4E"/>
    <w:rsid w:val="00A0547D"/>
    <w:rsid w:val="00A17F98"/>
    <w:rsid w:val="00A207AA"/>
    <w:rsid w:val="00A304D0"/>
    <w:rsid w:val="00A32F6B"/>
    <w:rsid w:val="00A56270"/>
    <w:rsid w:val="00A60216"/>
    <w:rsid w:val="00A60D1F"/>
    <w:rsid w:val="00A70581"/>
    <w:rsid w:val="00A80B5E"/>
    <w:rsid w:val="00A84EF3"/>
    <w:rsid w:val="00A91600"/>
    <w:rsid w:val="00A96500"/>
    <w:rsid w:val="00AB5E53"/>
    <w:rsid w:val="00AC3E20"/>
    <w:rsid w:val="00AD07CA"/>
    <w:rsid w:val="00AE1294"/>
    <w:rsid w:val="00AE5156"/>
    <w:rsid w:val="00AF500E"/>
    <w:rsid w:val="00AF75A4"/>
    <w:rsid w:val="00AF7DA2"/>
    <w:rsid w:val="00B01736"/>
    <w:rsid w:val="00B0385A"/>
    <w:rsid w:val="00B05AB2"/>
    <w:rsid w:val="00B2150B"/>
    <w:rsid w:val="00B215A0"/>
    <w:rsid w:val="00B257E7"/>
    <w:rsid w:val="00B4246B"/>
    <w:rsid w:val="00B82C8E"/>
    <w:rsid w:val="00B87C3B"/>
    <w:rsid w:val="00B9409A"/>
    <w:rsid w:val="00BB3FB4"/>
    <w:rsid w:val="00BC0E69"/>
    <w:rsid w:val="00BC3B25"/>
    <w:rsid w:val="00BD27C1"/>
    <w:rsid w:val="00BD50A5"/>
    <w:rsid w:val="00BE40CC"/>
    <w:rsid w:val="00BE4CBB"/>
    <w:rsid w:val="00BF008B"/>
    <w:rsid w:val="00C02EF5"/>
    <w:rsid w:val="00C07BC0"/>
    <w:rsid w:val="00C165D1"/>
    <w:rsid w:val="00C17B75"/>
    <w:rsid w:val="00C21C5B"/>
    <w:rsid w:val="00C277D3"/>
    <w:rsid w:val="00C37859"/>
    <w:rsid w:val="00C51987"/>
    <w:rsid w:val="00C65DF9"/>
    <w:rsid w:val="00C71D28"/>
    <w:rsid w:val="00C7401E"/>
    <w:rsid w:val="00C809EE"/>
    <w:rsid w:val="00C900AE"/>
    <w:rsid w:val="00C929FD"/>
    <w:rsid w:val="00C95F1E"/>
    <w:rsid w:val="00C96253"/>
    <w:rsid w:val="00CA41E1"/>
    <w:rsid w:val="00CA7082"/>
    <w:rsid w:val="00CA75DB"/>
    <w:rsid w:val="00CB3448"/>
    <w:rsid w:val="00CB3DE5"/>
    <w:rsid w:val="00CD3C33"/>
    <w:rsid w:val="00D1088A"/>
    <w:rsid w:val="00D24555"/>
    <w:rsid w:val="00D33FAA"/>
    <w:rsid w:val="00D36EDF"/>
    <w:rsid w:val="00D372C9"/>
    <w:rsid w:val="00D410CA"/>
    <w:rsid w:val="00D60008"/>
    <w:rsid w:val="00D6325B"/>
    <w:rsid w:val="00D67C9F"/>
    <w:rsid w:val="00D80779"/>
    <w:rsid w:val="00DA574F"/>
    <w:rsid w:val="00DA696B"/>
    <w:rsid w:val="00DC2765"/>
    <w:rsid w:val="00DC5F81"/>
    <w:rsid w:val="00DC5FB7"/>
    <w:rsid w:val="00DD152D"/>
    <w:rsid w:val="00DD271B"/>
    <w:rsid w:val="00DD65BD"/>
    <w:rsid w:val="00DE1036"/>
    <w:rsid w:val="00DE68CF"/>
    <w:rsid w:val="00DF6927"/>
    <w:rsid w:val="00E002B1"/>
    <w:rsid w:val="00E306BF"/>
    <w:rsid w:val="00E346D9"/>
    <w:rsid w:val="00E4405A"/>
    <w:rsid w:val="00E65D61"/>
    <w:rsid w:val="00E709C7"/>
    <w:rsid w:val="00E853B6"/>
    <w:rsid w:val="00E9361D"/>
    <w:rsid w:val="00E97DC5"/>
    <w:rsid w:val="00EA166A"/>
    <w:rsid w:val="00EA1D6B"/>
    <w:rsid w:val="00EA5575"/>
    <w:rsid w:val="00EB0CDF"/>
    <w:rsid w:val="00EB60BE"/>
    <w:rsid w:val="00EC0EC3"/>
    <w:rsid w:val="00EC1E35"/>
    <w:rsid w:val="00EC5A83"/>
    <w:rsid w:val="00ED3111"/>
    <w:rsid w:val="00EE1E60"/>
    <w:rsid w:val="00EE702B"/>
    <w:rsid w:val="00EF16E2"/>
    <w:rsid w:val="00EF4B2C"/>
    <w:rsid w:val="00EF4E69"/>
    <w:rsid w:val="00EF7CCD"/>
    <w:rsid w:val="00F03F74"/>
    <w:rsid w:val="00F13418"/>
    <w:rsid w:val="00F2579A"/>
    <w:rsid w:val="00F5096B"/>
    <w:rsid w:val="00F63561"/>
    <w:rsid w:val="00F67AB1"/>
    <w:rsid w:val="00F751FA"/>
    <w:rsid w:val="00F84694"/>
    <w:rsid w:val="00F848FA"/>
    <w:rsid w:val="00F907D2"/>
    <w:rsid w:val="00F90B74"/>
    <w:rsid w:val="00FA5F89"/>
    <w:rsid w:val="00FC2D8C"/>
    <w:rsid w:val="00FC7F6E"/>
    <w:rsid w:val="00FD07A3"/>
    <w:rsid w:val="00FD20F8"/>
    <w:rsid w:val="00FD431C"/>
    <w:rsid w:val="00FE3338"/>
    <w:rsid w:val="00FE6146"/>
    <w:rsid w:val="00FE6AB0"/>
    <w:rsid w:val="00FF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85CC54"/>
  <w15:chartTrackingRefBased/>
  <w15:docId w15:val="{0B947B7D-FAA8-4812-8D17-205852D8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</w:style>
  <w:style w:type="paragraph" w:customStyle="1" w:styleId="Style6">
    <w:name w:val="Style6"/>
    <w:basedOn w:val="Normal"/>
  </w:style>
  <w:style w:type="paragraph" w:customStyle="1" w:styleId="Style7">
    <w:name w:val="Style7"/>
    <w:basedOn w:val="Normal"/>
  </w:style>
  <w:style w:type="character" w:customStyle="1" w:styleId="FontStyle14">
    <w:name w:val="Font Style14"/>
    <w:rPr>
      <w:rFonts w:ascii="Arial Narrow" w:hAnsi="Arial Narrow" w:cs="Arial Narrow"/>
      <w:b/>
      <w:bCs/>
      <w:sz w:val="42"/>
      <w:szCs w:val="42"/>
    </w:rPr>
  </w:style>
  <w:style w:type="character" w:customStyle="1" w:styleId="FontStyle15">
    <w:name w:val="Font Style15"/>
    <w:rPr>
      <w:rFonts w:ascii="Arial Narrow" w:hAnsi="Arial Narrow" w:cs="Arial Narrow"/>
      <w:b/>
      <w:bCs/>
      <w:spacing w:val="-10"/>
      <w:sz w:val="34"/>
      <w:szCs w:val="34"/>
    </w:rPr>
  </w:style>
  <w:style w:type="character" w:customStyle="1" w:styleId="FontStyle16">
    <w:name w:val="Font Style16"/>
    <w:rPr>
      <w:rFonts w:ascii="Arial Narrow" w:hAnsi="Arial Narrow" w:cs="Arial Narrow"/>
      <w:sz w:val="24"/>
      <w:szCs w:val="2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32F6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rPr>
      <w:rFonts w:ascii="Century Schoolbook" w:hAnsi="Century Schoolbook" w:cs="Century Schoolbook"/>
      <w:b/>
      <w:bCs/>
      <w:spacing w:val="20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basedOn w:val="Normal"/>
    <w:rsid w:val="002134D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normaluvuceni">
    <w:name w:val="normal_uvuceni"/>
    <w:basedOn w:val="Normal"/>
    <w:rsid w:val="002134D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apple-converted-space">
    <w:name w:val="apple-converted-space"/>
    <w:basedOn w:val="DefaultParagraphFont"/>
    <w:rsid w:val="00086DF0"/>
  </w:style>
  <w:style w:type="paragraph" w:styleId="NormalWeb">
    <w:name w:val="Normal (Web)"/>
    <w:basedOn w:val="Normal"/>
    <w:rsid w:val="00B82C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Hyperlink">
    <w:name w:val="Hyperlink"/>
    <w:rsid w:val="00B82C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vna\My%20Documents\braca%20memorandumi\braca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braca memo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Број:</vt:lpstr>
    </vt:vector>
  </TitlesOfParts>
  <Company>.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Број:</dc:title>
  <dc:subject/>
  <dc:creator>javna</dc:creator>
  <cp:keywords/>
  <dc:description/>
  <cp:lastModifiedBy>Windows User</cp:lastModifiedBy>
  <cp:revision>4</cp:revision>
  <cp:lastPrinted>2018-12-21T10:41:00Z</cp:lastPrinted>
  <dcterms:created xsi:type="dcterms:W3CDTF">2018-12-21T08:17:00Z</dcterms:created>
  <dcterms:modified xsi:type="dcterms:W3CDTF">2018-12-21T10:43:00Z</dcterms:modified>
</cp:coreProperties>
</file>